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308" w:rsidRDefault="00513308" w:rsidP="00513308">
      <w:pPr>
        <w:pStyle w:val="NoSpacing"/>
      </w:pPr>
      <w:r>
        <w:rPr>
          <w:u w:val="single"/>
        </w:rPr>
        <w:t>Richard WESTON</w:t>
      </w:r>
      <w:r>
        <w:t xml:space="preserve">      (fl.1423)</w:t>
      </w:r>
    </w:p>
    <w:p w:rsidR="00513308" w:rsidRDefault="00513308" w:rsidP="00513308">
      <w:pPr>
        <w:pStyle w:val="NoSpacing"/>
      </w:pPr>
      <w:r>
        <w:t>of Gnosall, Staffordshire.</w:t>
      </w:r>
    </w:p>
    <w:p w:rsidR="00513308" w:rsidRDefault="00513308" w:rsidP="00513308">
      <w:pPr>
        <w:pStyle w:val="NoSpacing"/>
      </w:pPr>
    </w:p>
    <w:p w:rsidR="00513308" w:rsidRDefault="00513308" w:rsidP="00513308">
      <w:pPr>
        <w:pStyle w:val="NoSpacing"/>
      </w:pPr>
    </w:p>
    <w:p w:rsidR="00F83C52" w:rsidRDefault="00F83C52" w:rsidP="00F83C52">
      <w:pPr>
        <w:pStyle w:val="NoSpacing"/>
      </w:pPr>
      <w:r>
        <w:t>29 Jun.1423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Stafford into</w:t>
      </w:r>
    </w:p>
    <w:p w:rsidR="00F83C52" w:rsidRDefault="00F83C52" w:rsidP="00F83C52">
      <w:pPr>
        <w:pStyle w:val="NoSpacing"/>
      </w:pPr>
      <w:r>
        <w:tab/>
      </w:r>
      <w:r>
        <w:tab/>
        <w:t>lands of the late Edmund Stafford, Earl of Stafford(q.v.).</w:t>
      </w:r>
    </w:p>
    <w:p w:rsidR="00F83C52" w:rsidRDefault="00F83C52" w:rsidP="00F83C52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22-213)</w:t>
      </w:r>
    </w:p>
    <w:p w:rsidR="00513308" w:rsidRDefault="00513308" w:rsidP="00513308">
      <w:pPr>
        <w:pStyle w:val="NoSpacing"/>
      </w:pPr>
      <w:r>
        <w:t>18 Oct.1423</w:t>
      </w:r>
      <w:r>
        <w:tab/>
        <w:t>He was a juror on the inquisition post mortem held in Lichfield,</w:t>
      </w:r>
    </w:p>
    <w:p w:rsidR="00513308" w:rsidRDefault="00513308" w:rsidP="00513308">
      <w:pPr>
        <w:pStyle w:val="NoSpacing"/>
      </w:pPr>
      <w:r>
        <w:tab/>
      </w:r>
      <w:r>
        <w:tab/>
        <w:t>Staffordshire, into lands of the late Elizabeth de Clinton(q.v.).</w:t>
      </w:r>
    </w:p>
    <w:p w:rsidR="00513308" w:rsidRDefault="00513308" w:rsidP="00513308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22-341)</w:t>
      </w:r>
    </w:p>
    <w:p w:rsidR="00F83C52" w:rsidRDefault="00F83C52" w:rsidP="00513308">
      <w:pPr>
        <w:pStyle w:val="NoSpacing"/>
      </w:pPr>
    </w:p>
    <w:p w:rsidR="00513308" w:rsidRDefault="00513308" w:rsidP="00513308">
      <w:pPr>
        <w:pStyle w:val="NoSpacing"/>
      </w:pPr>
    </w:p>
    <w:p w:rsidR="00513308" w:rsidRDefault="00513308" w:rsidP="00513308">
      <w:pPr>
        <w:pStyle w:val="NoSpacing"/>
      </w:pPr>
      <w:r>
        <w:t>1 October 2017</w:t>
      </w:r>
    </w:p>
    <w:p w:rsidR="00F83C52" w:rsidRDefault="00F83C52" w:rsidP="00513308">
      <w:pPr>
        <w:pStyle w:val="NoSpacing"/>
      </w:pPr>
      <w:r>
        <w:t>25 March 2018</w:t>
      </w:r>
      <w:bookmarkStart w:id="0" w:name="_GoBack"/>
      <w:bookmarkEnd w:id="0"/>
    </w:p>
    <w:p w:rsidR="006B2F86" w:rsidRPr="00513308" w:rsidRDefault="00F83C52" w:rsidP="00E71FC3">
      <w:pPr>
        <w:pStyle w:val="NoSpacing"/>
      </w:pPr>
    </w:p>
    <w:sectPr w:rsidR="006B2F86" w:rsidRPr="005133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308" w:rsidRDefault="00513308" w:rsidP="00E71FC3">
      <w:pPr>
        <w:spacing w:after="0" w:line="240" w:lineRule="auto"/>
      </w:pPr>
      <w:r>
        <w:separator/>
      </w:r>
    </w:p>
  </w:endnote>
  <w:endnote w:type="continuationSeparator" w:id="0">
    <w:p w:rsidR="00513308" w:rsidRDefault="005133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308" w:rsidRDefault="00513308" w:rsidP="00E71FC3">
      <w:pPr>
        <w:spacing w:after="0" w:line="240" w:lineRule="auto"/>
      </w:pPr>
      <w:r>
        <w:separator/>
      </w:r>
    </w:p>
  </w:footnote>
  <w:footnote w:type="continuationSeparator" w:id="0">
    <w:p w:rsidR="00513308" w:rsidRDefault="005133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308"/>
    <w:rsid w:val="001A7C09"/>
    <w:rsid w:val="0051330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3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25D5E"/>
  <w15:chartTrackingRefBased/>
  <w15:docId w15:val="{38A63CD3-F330-4D3D-96E5-DD00DE3E7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2017-10-01T09:07:00Z</dcterms:created>
  <dcterms:modified xsi:type="dcterms:W3CDTF">2018-03-25T19:25:00Z</dcterms:modified>
</cp:coreProperties>
</file>